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275BDE47" w:rsidR="009612D1" w:rsidRDefault="008430E0" w:rsidP="009612D1">
      <w:pPr>
        <w:spacing w:after="0"/>
        <w:jc w:val="both"/>
      </w:pPr>
      <w:r w:rsidRPr="008430E0">
        <w:t xml:space="preserve">Rafael Alejandro </w:t>
      </w:r>
      <w:proofErr w:type="spellStart"/>
      <w:r w:rsidRPr="008430E0">
        <w:t>Martinez</w:t>
      </w:r>
      <w:proofErr w:type="spellEnd"/>
    </w:p>
    <w:p w14:paraId="61E4844B" w14:textId="42FACB61" w:rsidR="009C748F" w:rsidRPr="002B5826" w:rsidRDefault="00C42D96" w:rsidP="009612D1">
      <w:pPr>
        <w:spacing w:after="0"/>
        <w:jc w:val="both"/>
      </w:pPr>
      <w:r w:rsidRPr="00C42D96">
        <w:t>Gobernador del Departamento del</w:t>
      </w:r>
      <w:r w:rsidR="00593471">
        <w:t xml:space="preserve"> </w:t>
      </w:r>
      <w:r w:rsidR="008430E0" w:rsidRPr="008430E0">
        <w:t>Magdalena</w:t>
      </w:r>
    </w:p>
    <w:p w14:paraId="3FE72D85" w14:textId="77777777" w:rsidR="008430E0" w:rsidRPr="008430E0" w:rsidRDefault="008430E0" w:rsidP="008430E0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hyperlink r:id="rId12" w:history="1">
        <w:r w:rsidRPr="008430E0">
          <w:rPr>
            <w:rFonts w:ascii="Aptos Narrow" w:eastAsia="Times New Roman" w:hAnsi="Aptos Narrow" w:cs="Times New Roman"/>
            <w:color w:val="467886"/>
            <w:u w:val="single"/>
            <w:lang w:eastAsia="es-CO"/>
          </w:rPr>
          <w:t>contactenos@magdalena.gov.co</w:t>
        </w:r>
      </w:hyperlink>
    </w:p>
    <w:p w14:paraId="45E6450A" w14:textId="14D2E4F0" w:rsidR="00F1768B" w:rsidRPr="00F1768B" w:rsidRDefault="00F1768B" w:rsidP="00F1768B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7C7E88E8" w14:textId="052BC800" w:rsidR="00913B51" w:rsidRPr="00913B51" w:rsidRDefault="00913B51" w:rsidP="00913B51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56EEC702" w14:textId="0170E33D" w:rsidR="00C42D96" w:rsidRPr="00C42D96" w:rsidRDefault="00C42D96" w:rsidP="00C42D96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650C86A" w14:textId="77777777" w:rsidR="002679CB" w:rsidRDefault="002679CB" w:rsidP="007852BE">
      <w:pPr>
        <w:jc w:val="both"/>
      </w:pPr>
    </w:p>
    <w:p w14:paraId="24D0CA9F" w14:textId="239D98D6" w:rsidR="0013336C" w:rsidRDefault="0013336C" w:rsidP="007852BE">
      <w:pPr>
        <w:jc w:val="both"/>
      </w:pPr>
      <w:r>
        <w:t>Respetad</w:t>
      </w:r>
      <w:r w:rsidR="00BB69F3">
        <w:t>o</w:t>
      </w:r>
      <w:r>
        <w:t xml:space="preserve"> </w:t>
      </w:r>
      <w:r w:rsidR="00C42D9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47DEB694" w:rsidR="0013336C" w:rsidRDefault="0013336C" w:rsidP="007852BE">
      <w:pPr>
        <w:jc w:val="both"/>
      </w:pPr>
      <w:r>
        <w:t xml:space="preserve">En el marco del Convenio </w:t>
      </w:r>
      <w:r w:rsidR="00E654B0" w:rsidRPr="00E654B0">
        <w:t>CIM-INS-00</w:t>
      </w:r>
      <w:r w:rsidR="008430E0">
        <w:t>6</w:t>
      </w:r>
      <w:r w:rsidR="00E654B0" w:rsidRPr="00E654B0">
        <w:t>-2024</w:t>
      </w:r>
      <w:r w:rsidR="00E654B0">
        <w:t xml:space="preserve"> </w:t>
      </w:r>
      <w:r>
        <w:t xml:space="preserve"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22B7" w14:textId="77777777" w:rsidR="00770281" w:rsidRDefault="00770281" w:rsidP="009114B7">
      <w:pPr>
        <w:spacing w:after="0" w:line="240" w:lineRule="auto"/>
      </w:pPr>
      <w:r>
        <w:separator/>
      </w:r>
    </w:p>
  </w:endnote>
  <w:endnote w:type="continuationSeparator" w:id="0">
    <w:p w14:paraId="42D0724C" w14:textId="77777777" w:rsidR="00770281" w:rsidRDefault="00770281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EDA76" w14:textId="77777777" w:rsidR="00770281" w:rsidRDefault="00770281" w:rsidP="009114B7">
      <w:pPr>
        <w:spacing w:after="0" w:line="240" w:lineRule="auto"/>
      </w:pPr>
      <w:r>
        <w:separator/>
      </w:r>
    </w:p>
  </w:footnote>
  <w:footnote w:type="continuationSeparator" w:id="0">
    <w:p w14:paraId="3D6F4675" w14:textId="77777777" w:rsidR="00770281" w:rsidRDefault="00770281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3471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0281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430E0"/>
    <w:rsid w:val="00882C87"/>
    <w:rsid w:val="008B02FB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9F3427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B69F3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54B0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1768B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3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ontactenos@magdalen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D9E7E3-D6E5-42F1-ADEE-34FED62B14EA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0</TotalTime>
  <Pages>2</Pages>
  <Words>241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2026-05-25T16:18:00Z</dcterms:created>
  <dcterms:modified xsi:type="dcterms:W3CDTF">2026-05-25T16:18:00Z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